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5D222C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5D222C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5D222C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D222C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D222C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D222C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FC6B53" w:rsidP="00EF399C">
      <w:pPr>
        <w:pStyle w:val="2"/>
        <w:rPr>
          <w:color w:val="D99594"/>
        </w:rPr>
      </w:pPr>
      <w:r>
        <w:t xml:space="preserve">5.2. </w:t>
      </w:r>
      <w:r w:rsidR="00C55171"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E80D5E" w:rsidRDefault="00D4336C" w:rsidP="00E80D5E">
      <w:pPr>
        <w:overflowPunct w:val="0"/>
        <w:jc w:val="both"/>
        <w:textAlignment w:val="baseline"/>
        <w:rPr>
          <w:color w:val="000000"/>
          <w:kern w:val="1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</w:t>
      </w:r>
      <w:proofErr w:type="gramStart"/>
      <w:r w:rsidR="008B29B7" w:rsidRPr="00024583">
        <w:rPr>
          <w:b/>
          <w:color w:val="000000" w:themeColor="text1"/>
          <w:sz w:val="22"/>
          <w:szCs w:val="22"/>
        </w:rPr>
        <w:t>:</w:t>
      </w:r>
      <w:r w:rsidR="008B29B7" w:rsidRPr="00024583">
        <w:rPr>
          <w:bCs/>
          <w:sz w:val="22"/>
          <w:szCs w:val="22"/>
        </w:rPr>
        <w:t xml:space="preserve"> </w:t>
      </w:r>
      <w:r w:rsidR="00E80D5E" w:rsidRPr="00632CC6">
        <w:rPr>
          <w:b/>
          <w:color w:val="000000"/>
          <w:kern w:val="1"/>
        </w:rPr>
        <w:t xml:space="preserve">:  </w:t>
      </w:r>
      <w:proofErr w:type="gramEnd"/>
      <w:r w:rsidR="00E80D5E" w:rsidRPr="00632CC6">
        <w:rPr>
          <w:color w:val="000000"/>
          <w:kern w:val="1"/>
        </w:rPr>
        <w:t>В соответствии с письмом МУП</w:t>
      </w:r>
    </w:p>
    <w:p w:rsidR="00E80D5E" w:rsidRDefault="00E80D5E" w:rsidP="00E80D5E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</w:t>
      </w:r>
      <w:r w:rsidRPr="00632CC6">
        <w:rPr>
          <w:color w:val="000000"/>
          <w:kern w:val="1"/>
        </w:rPr>
        <w:t xml:space="preserve"> </w:t>
      </w:r>
      <w:r>
        <w:rPr>
          <w:color w:val="000000"/>
          <w:kern w:val="1"/>
        </w:rPr>
        <w:t xml:space="preserve">   </w:t>
      </w:r>
      <w:r w:rsidRPr="00632CC6">
        <w:rPr>
          <w:color w:val="000000"/>
          <w:kern w:val="1"/>
        </w:rPr>
        <w:t>«</w:t>
      </w:r>
      <w:proofErr w:type="spellStart"/>
      <w:r w:rsidRPr="00632CC6">
        <w:rPr>
          <w:color w:val="000000"/>
          <w:kern w:val="1"/>
        </w:rPr>
        <w:t>Златоустовское</w:t>
      </w:r>
      <w:proofErr w:type="spellEnd"/>
      <w:r w:rsidRPr="00632CC6">
        <w:rPr>
          <w:color w:val="000000"/>
          <w:kern w:val="1"/>
        </w:rPr>
        <w:t xml:space="preserve"> Водоснабжение» от </w:t>
      </w:r>
      <w:r>
        <w:rPr>
          <w:color w:val="000000"/>
          <w:kern w:val="1"/>
        </w:rPr>
        <w:t>05.12.</w:t>
      </w:r>
      <w:r w:rsidRPr="00632CC6">
        <w:rPr>
          <w:color w:val="000000"/>
          <w:kern w:val="1"/>
        </w:rPr>
        <w:t>2023</w:t>
      </w:r>
      <w:r>
        <w:rPr>
          <w:color w:val="000000"/>
          <w:kern w:val="1"/>
        </w:rPr>
        <w:t>г.</w:t>
      </w:r>
      <w:r w:rsidRPr="00632CC6">
        <w:rPr>
          <w:color w:val="000000"/>
          <w:kern w:val="1"/>
        </w:rPr>
        <w:t xml:space="preserve"> № </w:t>
      </w:r>
      <w:r>
        <w:rPr>
          <w:color w:val="000000"/>
          <w:kern w:val="1"/>
        </w:rPr>
        <w:t>1018</w:t>
      </w:r>
      <w:r w:rsidRPr="00632CC6">
        <w:rPr>
          <w:color w:val="000000"/>
          <w:kern w:val="1"/>
        </w:rPr>
        <w:t xml:space="preserve"> земельный участок находится в охранной зоне</w:t>
      </w:r>
    </w:p>
    <w:p w:rsidR="00E80D5E" w:rsidRPr="00632CC6" w:rsidRDefault="00E80D5E" w:rsidP="00E80D5E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    </w:t>
      </w:r>
      <w:r w:rsidRPr="00632CC6">
        <w:rPr>
          <w:color w:val="000000"/>
          <w:kern w:val="1"/>
        </w:rPr>
        <w:t xml:space="preserve"> магистрального </w:t>
      </w:r>
      <w:r>
        <w:rPr>
          <w:color w:val="000000"/>
          <w:kern w:val="1"/>
        </w:rPr>
        <w:t>водопровода</w:t>
      </w:r>
      <w:r w:rsidRPr="00632CC6">
        <w:rPr>
          <w:color w:val="000000"/>
          <w:kern w:val="1"/>
        </w:rPr>
        <w:t xml:space="preserve"> (Ду-500мм). </w:t>
      </w:r>
    </w:p>
    <w:p w:rsidR="00464995" w:rsidRDefault="00E80D5E" w:rsidP="00E80D5E">
      <w:pPr>
        <w:overflowPunct w:val="0"/>
        <w:jc w:val="both"/>
        <w:textAlignment w:val="baseline"/>
        <w:rPr>
          <w:color w:val="000000"/>
          <w:kern w:val="1"/>
        </w:rPr>
      </w:pPr>
      <w:r w:rsidRPr="00632CC6">
        <w:rPr>
          <w:color w:val="000000"/>
          <w:kern w:val="1"/>
        </w:rPr>
        <w:t xml:space="preserve"> </w:t>
      </w:r>
      <w:r w:rsidRPr="00632CC6">
        <w:rPr>
          <w:color w:val="000000"/>
          <w:kern w:val="1"/>
        </w:rPr>
        <w:tab/>
      </w:r>
    </w:p>
    <w:p w:rsidR="00DE5462" w:rsidRDefault="00DE5462" w:rsidP="00DE5462">
      <w:pPr>
        <w:pStyle w:val="Textbody"/>
        <w:tabs>
          <w:tab w:val="left" w:pos="705"/>
        </w:tabs>
        <w:spacing w:line="240" w:lineRule="auto"/>
        <w:jc w:val="both"/>
        <w:rPr>
          <w:color w:val="000000"/>
          <w:kern w:val="0"/>
          <w:szCs w:val="24"/>
        </w:rPr>
      </w:pPr>
      <w:r w:rsidRPr="005B15FE">
        <w:rPr>
          <w:color w:val="000000"/>
          <w:kern w:val="0"/>
          <w:szCs w:val="24"/>
        </w:rPr>
        <w:lastRenderedPageBreak/>
        <w:t>З</w:t>
      </w:r>
      <w:r>
        <w:rPr>
          <w:color w:val="000000"/>
          <w:kern w:val="0"/>
          <w:szCs w:val="24"/>
        </w:rPr>
        <w:t>емельный участок не предназначен для строительства.</w:t>
      </w:r>
    </w:p>
    <w:p w:rsidR="00024583" w:rsidRDefault="00024583" w:rsidP="00464995">
      <w:pPr>
        <w:rPr>
          <w:bCs/>
        </w:rPr>
      </w:pPr>
    </w:p>
    <w:p w:rsidR="00024583" w:rsidRPr="005D477C" w:rsidRDefault="00024583" w:rsidP="00024583">
      <w:pPr>
        <w:ind w:firstLine="426"/>
        <w:jc w:val="both"/>
        <w:rPr>
          <w:bCs/>
        </w:rPr>
      </w:pPr>
    </w:p>
    <w:p w:rsidR="00773C8B" w:rsidRPr="00024583" w:rsidRDefault="00D4336C" w:rsidP="00024583">
      <w:pPr>
        <w:jc w:val="center"/>
        <w:rPr>
          <w:b/>
          <w:sz w:val="22"/>
          <w:szCs w:val="22"/>
        </w:rPr>
      </w:pPr>
      <w:r w:rsidRPr="00024583">
        <w:rPr>
          <w:b/>
          <w:sz w:val="22"/>
          <w:szCs w:val="22"/>
        </w:rPr>
        <w:t>7.</w:t>
      </w:r>
      <w:r w:rsidR="00FE2626" w:rsidRPr="00024583">
        <w:rPr>
          <w:b/>
          <w:sz w:val="22"/>
          <w:szCs w:val="22"/>
        </w:rPr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lastRenderedPageBreak/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5D222C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5D222C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5D222C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5D222C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5D222C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5D222C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5D222C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5D222C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5D222C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5D222C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4583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A2330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0C4C"/>
    <w:rsid w:val="002927B8"/>
    <w:rsid w:val="00292A94"/>
    <w:rsid w:val="002C4CFD"/>
    <w:rsid w:val="002C5413"/>
    <w:rsid w:val="002E20B4"/>
    <w:rsid w:val="002E5676"/>
    <w:rsid w:val="002F039C"/>
    <w:rsid w:val="002F7FFC"/>
    <w:rsid w:val="00316D58"/>
    <w:rsid w:val="00324EB6"/>
    <w:rsid w:val="00332F48"/>
    <w:rsid w:val="0034720D"/>
    <w:rsid w:val="003541F5"/>
    <w:rsid w:val="0038294F"/>
    <w:rsid w:val="003A0EC1"/>
    <w:rsid w:val="003E1D93"/>
    <w:rsid w:val="004027B4"/>
    <w:rsid w:val="00402B8A"/>
    <w:rsid w:val="00402F64"/>
    <w:rsid w:val="00406333"/>
    <w:rsid w:val="00412CF6"/>
    <w:rsid w:val="00427470"/>
    <w:rsid w:val="0043536D"/>
    <w:rsid w:val="004541BA"/>
    <w:rsid w:val="004602F7"/>
    <w:rsid w:val="00464237"/>
    <w:rsid w:val="00464995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222C"/>
    <w:rsid w:val="005D4E2C"/>
    <w:rsid w:val="005F4F84"/>
    <w:rsid w:val="00607265"/>
    <w:rsid w:val="006128BB"/>
    <w:rsid w:val="00642722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AF6520"/>
    <w:rsid w:val="00B07938"/>
    <w:rsid w:val="00B12917"/>
    <w:rsid w:val="00B15499"/>
    <w:rsid w:val="00B25C71"/>
    <w:rsid w:val="00B4017F"/>
    <w:rsid w:val="00B4183E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37F6"/>
    <w:rsid w:val="00C958AD"/>
    <w:rsid w:val="00CA428A"/>
    <w:rsid w:val="00CA598B"/>
    <w:rsid w:val="00D00E0E"/>
    <w:rsid w:val="00D03AD3"/>
    <w:rsid w:val="00D1053B"/>
    <w:rsid w:val="00D14F24"/>
    <w:rsid w:val="00D2739E"/>
    <w:rsid w:val="00D3768F"/>
    <w:rsid w:val="00D4336C"/>
    <w:rsid w:val="00DC7A5F"/>
    <w:rsid w:val="00DE1D03"/>
    <w:rsid w:val="00DE5462"/>
    <w:rsid w:val="00E03AC6"/>
    <w:rsid w:val="00E23DDF"/>
    <w:rsid w:val="00E46DD5"/>
    <w:rsid w:val="00E6493D"/>
    <w:rsid w:val="00E80D5E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  <w:style w:type="paragraph" w:customStyle="1" w:styleId="Textbody">
    <w:name w:val="Text body"/>
    <w:basedOn w:val="a0"/>
    <w:rsid w:val="00DE5462"/>
    <w:pPr>
      <w:widowControl/>
      <w:suppressAutoHyphens/>
      <w:autoSpaceDE/>
      <w:adjustRightInd/>
      <w:spacing w:line="100" w:lineRule="atLeast"/>
      <w:textAlignment w:val="baseline"/>
    </w:pPr>
    <w:rPr>
      <w:kern w:val="3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282</TotalTime>
  <Pages>5</Pages>
  <Words>1682</Words>
  <Characters>13917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40</cp:revision>
  <cp:lastPrinted>2013-10-05T09:38:00Z</cp:lastPrinted>
  <dcterms:created xsi:type="dcterms:W3CDTF">2020-11-19T05:32:00Z</dcterms:created>
  <dcterms:modified xsi:type="dcterms:W3CDTF">2023-12-25T06:25:00Z</dcterms:modified>
</cp:coreProperties>
</file>